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AF" w:rsidRDefault="009477AF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bookmarkStart w:id="0" w:name="bookmark0"/>
    </w:p>
    <w:p w:rsidR="009477AF" w:rsidRDefault="009477AF" w:rsidP="009477AF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right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32DD" w:rsidRPr="003C747A" w:rsidRDefault="00AC5AB9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3C747A">
        <w:rPr>
          <w:sz w:val="28"/>
          <w:szCs w:val="28"/>
        </w:rPr>
        <w:t>А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Д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М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Н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С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Т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Р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А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Ц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Я</w:t>
      </w:r>
    </w:p>
    <w:p w:rsidR="00B232DD" w:rsidRPr="003C747A" w:rsidRDefault="003C747A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3C747A">
        <w:rPr>
          <w:sz w:val="28"/>
          <w:szCs w:val="28"/>
        </w:rPr>
        <w:t>ЛИСИЧАНСКОГО</w:t>
      </w:r>
      <w:r w:rsidR="00B232DD" w:rsidRPr="003C747A">
        <w:rPr>
          <w:sz w:val="28"/>
          <w:szCs w:val="28"/>
        </w:rPr>
        <w:t xml:space="preserve"> СЕЛЬСКОГО ПОСЕЛЕИЯ</w:t>
      </w:r>
    </w:p>
    <w:p w:rsidR="00B232DD" w:rsidRPr="003C747A" w:rsidRDefault="00817C9C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3C747A">
        <w:rPr>
          <w:sz w:val="28"/>
          <w:szCs w:val="28"/>
        </w:rPr>
        <w:t>ОЛЬХОВАТСКОГО</w:t>
      </w:r>
      <w:r w:rsidR="00B232DD" w:rsidRPr="003C747A">
        <w:rPr>
          <w:sz w:val="28"/>
          <w:szCs w:val="28"/>
        </w:rPr>
        <w:t xml:space="preserve"> МУНИЦИПАЛЬНОГО РАЙОНА</w:t>
      </w:r>
    </w:p>
    <w:p w:rsidR="00B232DD" w:rsidRPr="003C747A" w:rsidRDefault="00B232DD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b w:val="0"/>
          <w:sz w:val="28"/>
          <w:szCs w:val="28"/>
        </w:rPr>
      </w:pPr>
      <w:r w:rsidRPr="003C747A">
        <w:rPr>
          <w:sz w:val="28"/>
          <w:szCs w:val="28"/>
        </w:rPr>
        <w:t>ВОРОНЕЖСКОЙ ОБЛАСТИ</w:t>
      </w:r>
    </w:p>
    <w:p w:rsidR="00A720A1" w:rsidRPr="003C747A" w:rsidRDefault="00A720A1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b w:val="0"/>
          <w:sz w:val="28"/>
          <w:szCs w:val="28"/>
        </w:rPr>
      </w:pPr>
      <w:bookmarkStart w:id="1" w:name="bookmark1"/>
      <w:bookmarkEnd w:id="0"/>
    </w:p>
    <w:bookmarkEnd w:id="1"/>
    <w:p w:rsidR="006D14D9" w:rsidRPr="003C747A" w:rsidRDefault="00AC5AB9" w:rsidP="007C43AA">
      <w:pPr>
        <w:pStyle w:val="23"/>
        <w:keepNext/>
        <w:keepLines/>
        <w:shd w:val="clear" w:color="auto" w:fill="auto"/>
        <w:spacing w:after="0" w:line="240" w:lineRule="auto"/>
        <w:ind w:firstLine="709"/>
        <w:jc w:val="center"/>
        <w:outlineLvl w:val="9"/>
        <w:rPr>
          <w:rStyle w:val="23pt"/>
          <w:sz w:val="28"/>
          <w:szCs w:val="28"/>
        </w:rPr>
      </w:pPr>
      <w:r w:rsidRPr="003C747A">
        <w:rPr>
          <w:rStyle w:val="23pt"/>
          <w:sz w:val="28"/>
          <w:szCs w:val="28"/>
        </w:rPr>
        <w:t>ПОСТАНОВЛЕНИЕ</w:t>
      </w:r>
    </w:p>
    <w:p w:rsidR="00817C9C" w:rsidRPr="003C747A" w:rsidRDefault="00817C9C" w:rsidP="00817C9C">
      <w:pPr>
        <w:pStyle w:val="Title"/>
        <w:spacing w:before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D14D9" w:rsidRPr="003C747A" w:rsidRDefault="0068498B" w:rsidP="00817C9C">
      <w:pPr>
        <w:pStyle w:val="21"/>
        <w:shd w:val="clear" w:color="auto" w:fill="auto"/>
        <w:spacing w:before="0" w:line="240" w:lineRule="auto"/>
        <w:ind w:firstLine="0"/>
      </w:pPr>
      <w:r w:rsidRPr="003C747A">
        <w:t>о</w:t>
      </w:r>
      <w:r w:rsidR="00AC5AB9" w:rsidRPr="003C747A">
        <w:t xml:space="preserve">т </w:t>
      </w:r>
      <w:r w:rsidR="00113629">
        <w:t xml:space="preserve">25 марта 2020 </w:t>
      </w:r>
      <w:r w:rsidR="003C747A" w:rsidRPr="003C747A">
        <w:t>г</w:t>
      </w:r>
      <w:r w:rsidR="00AC5AB9" w:rsidRPr="003C747A">
        <w:t xml:space="preserve">ода № </w:t>
      </w:r>
      <w:r w:rsidR="00113629">
        <w:t>9</w:t>
      </w:r>
    </w:p>
    <w:p w:rsidR="00AC5AB9" w:rsidRPr="003C747A" w:rsidRDefault="003C747A" w:rsidP="00817C9C">
      <w:pPr>
        <w:pStyle w:val="21"/>
        <w:shd w:val="clear" w:color="auto" w:fill="auto"/>
        <w:spacing w:before="0" w:line="240" w:lineRule="auto"/>
        <w:ind w:firstLine="0"/>
      </w:pPr>
      <w:r w:rsidRPr="003C747A">
        <w:t>х. Дроздово</w:t>
      </w:r>
    </w:p>
    <w:p w:rsidR="00CB29BD" w:rsidRPr="003C747A" w:rsidRDefault="00CB29BD" w:rsidP="00817C9C">
      <w:pPr>
        <w:pStyle w:val="21"/>
        <w:shd w:val="clear" w:color="auto" w:fill="auto"/>
        <w:spacing w:before="0" w:line="240" w:lineRule="auto"/>
        <w:ind w:firstLine="0"/>
      </w:pPr>
    </w:p>
    <w:p w:rsidR="00D475F9" w:rsidRDefault="00D475F9" w:rsidP="001B13C5">
      <w:pPr>
        <w:pStyle w:val="21"/>
        <w:shd w:val="clear" w:color="auto" w:fill="auto"/>
        <w:spacing w:before="0" w:line="240" w:lineRule="auto"/>
        <w:ind w:right="4678" w:firstLine="0"/>
      </w:pPr>
      <w:r w:rsidRPr="003C747A">
        <w:t>О внесении изменений в постановление</w:t>
      </w:r>
      <w:r w:rsidR="00E46990">
        <w:t xml:space="preserve"> </w:t>
      </w:r>
      <w:r w:rsidRPr="003C747A">
        <w:t xml:space="preserve">администрации </w:t>
      </w:r>
      <w:r w:rsidR="003C747A" w:rsidRPr="003C747A">
        <w:t>Лисичанского</w:t>
      </w:r>
      <w:r w:rsidRPr="003C747A">
        <w:t xml:space="preserve"> сельского</w:t>
      </w:r>
      <w:r w:rsidR="00E46990">
        <w:t xml:space="preserve"> </w:t>
      </w:r>
      <w:r w:rsidRPr="003C747A">
        <w:t xml:space="preserve">поселения от </w:t>
      </w:r>
      <w:r w:rsidR="003C747A" w:rsidRPr="003C747A">
        <w:t>28</w:t>
      </w:r>
      <w:r w:rsidRPr="003C747A">
        <w:t>.</w:t>
      </w:r>
      <w:r w:rsidR="003C747A" w:rsidRPr="003C747A">
        <w:t>0</w:t>
      </w:r>
      <w:r w:rsidRPr="003C747A">
        <w:t>2.201</w:t>
      </w:r>
      <w:r w:rsidR="003C747A" w:rsidRPr="003C747A">
        <w:t>8</w:t>
      </w:r>
      <w:r w:rsidR="009477AF">
        <w:t xml:space="preserve"> года</w:t>
      </w:r>
      <w:r w:rsidRPr="003C747A">
        <w:t xml:space="preserve"> № </w:t>
      </w:r>
      <w:r w:rsidR="003C747A" w:rsidRPr="003C747A">
        <w:t xml:space="preserve">18 </w:t>
      </w:r>
      <w:r w:rsidR="001B13C5" w:rsidRPr="003C747A">
        <w:t xml:space="preserve">«Об утверждении Перечня видов муниципального контроля и органов местного самоуправления </w:t>
      </w:r>
      <w:r w:rsidR="003C747A" w:rsidRPr="003C747A">
        <w:t>Лисичанского</w:t>
      </w:r>
      <w:r w:rsidR="001B13C5" w:rsidRPr="003C747A">
        <w:t xml:space="preserve"> сельского поселения Ольховатского муниципального района Воронежской области, уполномоченных на их осуществление</w:t>
      </w:r>
      <w:r w:rsidR="00F61617" w:rsidRPr="003C747A">
        <w:t>»</w:t>
      </w:r>
    </w:p>
    <w:p w:rsidR="009477AF" w:rsidRDefault="009477AF" w:rsidP="001B13C5">
      <w:pPr>
        <w:pStyle w:val="21"/>
        <w:shd w:val="clear" w:color="auto" w:fill="auto"/>
        <w:spacing w:before="0" w:line="240" w:lineRule="auto"/>
        <w:ind w:right="4678" w:firstLine="0"/>
      </w:pPr>
    </w:p>
    <w:p w:rsidR="009477AF" w:rsidRPr="003C747A" w:rsidRDefault="009477AF" w:rsidP="001B13C5">
      <w:pPr>
        <w:pStyle w:val="21"/>
        <w:shd w:val="clear" w:color="auto" w:fill="auto"/>
        <w:spacing w:before="0" w:line="240" w:lineRule="auto"/>
        <w:ind w:right="4678" w:firstLine="0"/>
      </w:pPr>
    </w:p>
    <w:p w:rsidR="006D14D9" w:rsidRPr="003C747A" w:rsidRDefault="00545CE1" w:rsidP="009477AF">
      <w:pPr>
        <w:pStyle w:val="21"/>
        <w:spacing w:before="0" w:line="240" w:lineRule="auto"/>
        <w:ind w:right="-6"/>
        <w:rPr>
          <w:b/>
          <w:bCs/>
        </w:rPr>
      </w:pPr>
      <w:r w:rsidRPr="009477AF">
        <w:t xml:space="preserve">В соответствии </w:t>
      </w:r>
      <w:r w:rsidR="00847666" w:rsidRPr="009477AF">
        <w:t>со ст. 6 Фе</w:t>
      </w:r>
      <w:r w:rsidR="009477AF">
        <w:t xml:space="preserve">дерального закона от 26.12.2008 года </w:t>
      </w:r>
      <w:r w:rsidR="00847666" w:rsidRPr="009477AF">
        <w:t>№</w:t>
      </w:r>
      <w:r w:rsidR="00B46CAC" w:rsidRPr="009477AF">
        <w:t xml:space="preserve"> </w:t>
      </w:r>
      <w:r w:rsidR="00847666" w:rsidRPr="009477AF"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F36C2" w:rsidRPr="009477AF">
        <w:t xml:space="preserve">, </w:t>
      </w:r>
      <w:r w:rsidRPr="009477AF">
        <w:t>Уставом</w:t>
      </w:r>
      <w:r w:rsidR="00B46CAC" w:rsidRPr="009477AF">
        <w:t xml:space="preserve"> </w:t>
      </w:r>
      <w:r w:rsidR="003C747A" w:rsidRPr="009477AF">
        <w:t>Лисичанского</w:t>
      </w:r>
      <w:r w:rsidR="00B46CAC" w:rsidRPr="009477AF">
        <w:t xml:space="preserve"> </w:t>
      </w:r>
      <w:r w:rsidR="00797815" w:rsidRPr="009477AF">
        <w:t xml:space="preserve">сельского </w:t>
      </w:r>
      <w:r w:rsidR="006345E2" w:rsidRPr="009477AF">
        <w:t xml:space="preserve">поселения </w:t>
      </w:r>
      <w:r w:rsidR="005415A3" w:rsidRPr="009477AF">
        <w:t>Ольховатского</w:t>
      </w:r>
      <w:r w:rsidR="00B46CAC" w:rsidRPr="009477AF">
        <w:t xml:space="preserve"> </w:t>
      </w:r>
      <w:r w:rsidRPr="009477AF">
        <w:t>муниципального</w:t>
      </w:r>
      <w:r w:rsidR="00B46CAC" w:rsidRPr="009477AF">
        <w:t xml:space="preserve"> </w:t>
      </w:r>
      <w:r w:rsidRPr="009477AF">
        <w:t xml:space="preserve">района Воронежской области, </w:t>
      </w:r>
      <w:r w:rsidR="00AC5AB9" w:rsidRPr="009477AF">
        <w:t xml:space="preserve">Решением </w:t>
      </w:r>
      <w:r w:rsidRPr="009477AF">
        <w:t>Совет</w:t>
      </w:r>
      <w:r w:rsidR="00AC5AB9" w:rsidRPr="009477AF">
        <w:t>а</w:t>
      </w:r>
      <w:r w:rsidRPr="009477AF">
        <w:t xml:space="preserve"> народных д</w:t>
      </w:r>
      <w:r w:rsidR="00847666" w:rsidRPr="009477AF">
        <w:t>епутатов</w:t>
      </w:r>
      <w:r w:rsidR="00B46CAC" w:rsidRPr="009477AF">
        <w:t xml:space="preserve"> </w:t>
      </w:r>
      <w:r w:rsidR="003C747A" w:rsidRPr="009477AF">
        <w:t>Лисичанского</w:t>
      </w:r>
      <w:r w:rsidR="00B46CAC" w:rsidRPr="009477AF">
        <w:t xml:space="preserve"> </w:t>
      </w:r>
      <w:r w:rsidR="00797815" w:rsidRPr="009477AF">
        <w:t xml:space="preserve">сельского </w:t>
      </w:r>
      <w:r w:rsidR="006345E2" w:rsidRPr="009477AF">
        <w:t xml:space="preserve">поселения </w:t>
      </w:r>
      <w:r w:rsidR="005415A3" w:rsidRPr="009477AF">
        <w:t>Ольховатского</w:t>
      </w:r>
      <w:r w:rsidR="00B46CAC" w:rsidRPr="009477AF">
        <w:t xml:space="preserve"> </w:t>
      </w:r>
      <w:r w:rsidRPr="009477AF">
        <w:t>муниципального района Воронежской</w:t>
      </w:r>
      <w:r w:rsidR="00B46CAC" w:rsidRPr="009477AF">
        <w:t xml:space="preserve"> </w:t>
      </w:r>
      <w:r w:rsidRPr="009477AF">
        <w:t>области</w:t>
      </w:r>
      <w:r w:rsidR="00AC5AB9" w:rsidRPr="009477AF">
        <w:t xml:space="preserve"> от </w:t>
      </w:r>
      <w:r w:rsidR="0068498B" w:rsidRPr="009477AF">
        <w:t>2</w:t>
      </w:r>
      <w:r w:rsidR="00C17DEB" w:rsidRPr="009477AF">
        <w:t>5</w:t>
      </w:r>
      <w:r w:rsidR="00AC5AB9" w:rsidRPr="009477AF">
        <w:t>.0</w:t>
      </w:r>
      <w:r w:rsidR="00C17DEB" w:rsidRPr="009477AF">
        <w:t>8</w:t>
      </w:r>
      <w:r w:rsidR="009477AF">
        <w:t xml:space="preserve">.2017 года </w:t>
      </w:r>
      <w:r w:rsidR="00AC5AB9" w:rsidRPr="009477AF">
        <w:t xml:space="preserve">№ </w:t>
      </w:r>
      <w:r w:rsidR="0068498B" w:rsidRPr="009477AF">
        <w:t>1</w:t>
      </w:r>
      <w:r w:rsidR="00C17DEB" w:rsidRPr="009477AF">
        <w:t>9</w:t>
      </w:r>
      <w:r w:rsidR="00AC5AB9" w:rsidRPr="009477AF">
        <w:t xml:space="preserve"> «</w:t>
      </w:r>
      <w:r w:rsidR="00AC5AB9" w:rsidRPr="009477AF">
        <w:rPr>
          <w:bCs/>
        </w:rPr>
        <w:t xml:space="preserve">О порядке ведения перечня видов муниципального контроля и органов местного самоуправления </w:t>
      </w:r>
      <w:r w:rsidR="003C747A" w:rsidRPr="009477AF">
        <w:rPr>
          <w:bCs/>
        </w:rPr>
        <w:t>Лисичанского</w:t>
      </w:r>
      <w:r w:rsidR="00AC5AB9" w:rsidRPr="009477AF">
        <w:rPr>
          <w:bCs/>
        </w:rPr>
        <w:t xml:space="preserve"> сельского поселения Ольховатского муниципального района Воронежской области, уполномоченных на их осуществление</w:t>
      </w:r>
      <w:r w:rsidR="00AC5AB9" w:rsidRPr="009477AF">
        <w:t xml:space="preserve">», администрация </w:t>
      </w:r>
      <w:r w:rsidR="003C747A" w:rsidRPr="009477AF">
        <w:t>Лисичанского</w:t>
      </w:r>
      <w:r w:rsidR="00AC5AB9" w:rsidRPr="009477AF">
        <w:t xml:space="preserve"> сельского поселения</w:t>
      </w:r>
    </w:p>
    <w:p w:rsidR="005415A3" w:rsidRPr="003C747A" w:rsidRDefault="005415A3" w:rsidP="007C43AA">
      <w:pPr>
        <w:pStyle w:val="21"/>
        <w:shd w:val="clear" w:color="auto" w:fill="auto"/>
        <w:spacing w:before="0" w:line="240" w:lineRule="auto"/>
        <w:ind w:firstLine="709"/>
      </w:pPr>
    </w:p>
    <w:p w:rsidR="00AC5AB9" w:rsidRPr="003C747A" w:rsidRDefault="00AC5AB9" w:rsidP="007C43AA">
      <w:pPr>
        <w:pStyle w:val="21"/>
        <w:shd w:val="clear" w:color="auto" w:fill="auto"/>
        <w:spacing w:before="0" w:line="240" w:lineRule="auto"/>
        <w:ind w:firstLine="709"/>
      </w:pPr>
    </w:p>
    <w:p w:rsidR="005415A3" w:rsidRPr="00230C1E" w:rsidRDefault="00AC5AB9" w:rsidP="00AC5AB9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  <w:b/>
        </w:rPr>
      </w:pPr>
      <w:bookmarkStart w:id="2" w:name="bookmark3"/>
      <w:r w:rsidRPr="00230C1E">
        <w:rPr>
          <w:rStyle w:val="223pt"/>
          <w:b/>
        </w:rPr>
        <w:t>ПОСТАНОВЛЯЕТ</w:t>
      </w:r>
      <w:r w:rsidR="00545CE1" w:rsidRPr="00230C1E">
        <w:rPr>
          <w:rStyle w:val="223pt"/>
          <w:b/>
        </w:rPr>
        <w:t>:</w:t>
      </w:r>
      <w:bookmarkEnd w:id="2"/>
    </w:p>
    <w:p w:rsidR="00B46CAC" w:rsidRPr="003C747A" w:rsidRDefault="00B46CAC" w:rsidP="00AC5AB9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  <w:b/>
        </w:rPr>
      </w:pPr>
    </w:p>
    <w:p w:rsidR="004E175E" w:rsidRPr="003C747A" w:rsidRDefault="00D475F9" w:rsidP="00B46CAC">
      <w:pPr>
        <w:pStyle w:val="21"/>
        <w:numPr>
          <w:ilvl w:val="0"/>
          <w:numId w:val="1"/>
        </w:numPr>
        <w:tabs>
          <w:tab w:val="left" w:pos="1178"/>
          <w:tab w:val="left" w:leader="underscore" w:pos="2205"/>
        </w:tabs>
        <w:spacing w:before="0" w:line="240" w:lineRule="auto"/>
      </w:pPr>
      <w:r w:rsidRPr="003C747A">
        <w:t xml:space="preserve">Внести в постановление администрации </w:t>
      </w:r>
      <w:r w:rsidR="003C747A" w:rsidRPr="003C747A">
        <w:t>Лисичанского</w:t>
      </w:r>
      <w:r w:rsidRPr="003C747A">
        <w:t xml:space="preserve"> сельского поселения </w:t>
      </w:r>
      <w:r w:rsidR="006E226D">
        <w:t xml:space="preserve">Ольховатского муниципального района Воронежской области </w:t>
      </w:r>
      <w:r w:rsidRPr="003C747A">
        <w:t xml:space="preserve">от </w:t>
      </w:r>
      <w:r w:rsidR="003C747A" w:rsidRPr="003C747A">
        <w:t>28.02.2018</w:t>
      </w:r>
      <w:r w:rsidR="00060AC3">
        <w:t xml:space="preserve"> года № </w:t>
      </w:r>
      <w:r w:rsidR="003C747A" w:rsidRPr="003C747A">
        <w:t>18</w:t>
      </w:r>
      <w:r w:rsidRPr="003C747A">
        <w:t xml:space="preserve"> «Об у</w:t>
      </w:r>
      <w:r w:rsidR="00AC5AB9" w:rsidRPr="003C747A">
        <w:t>твер</w:t>
      </w:r>
      <w:r w:rsidR="004E175E" w:rsidRPr="003C747A">
        <w:t>ж</w:t>
      </w:r>
      <w:r w:rsidR="00AC5AB9" w:rsidRPr="003C747A">
        <w:t>д</w:t>
      </w:r>
      <w:r w:rsidR="004E175E" w:rsidRPr="003C747A">
        <w:t>ении Переч</w:t>
      </w:r>
      <w:r w:rsidR="00AC5AB9" w:rsidRPr="003C747A">
        <w:t>н</w:t>
      </w:r>
      <w:r w:rsidR="004E175E" w:rsidRPr="003C747A">
        <w:t>я</w:t>
      </w:r>
      <w:r w:rsidR="00AC5AB9" w:rsidRPr="003C747A">
        <w:t xml:space="preserve"> видов муниципального контроля и органов местного самоуправления </w:t>
      </w:r>
      <w:r w:rsidR="003C747A" w:rsidRPr="003C747A">
        <w:t>Лисичанского</w:t>
      </w:r>
      <w:r w:rsidR="00AC5AB9" w:rsidRPr="003C747A">
        <w:t xml:space="preserve"> сельского </w:t>
      </w:r>
      <w:r w:rsidR="00AC5AB9" w:rsidRPr="003C747A">
        <w:lastRenderedPageBreak/>
        <w:t>поселения Ольховатского муниципального района Воронежской области, уполномоченных на их осуществление</w:t>
      </w:r>
      <w:r w:rsidR="004E175E" w:rsidRPr="003C747A">
        <w:t>»</w:t>
      </w:r>
      <w:r w:rsidR="00AC5AB9" w:rsidRPr="003C747A">
        <w:t xml:space="preserve">, </w:t>
      </w:r>
      <w:r w:rsidR="004E175E" w:rsidRPr="003C747A">
        <w:t>следующие изменения:</w:t>
      </w:r>
    </w:p>
    <w:p w:rsidR="00AC5AB9" w:rsidRPr="003C747A" w:rsidRDefault="003261B1" w:rsidP="003261B1">
      <w:pPr>
        <w:pStyle w:val="21"/>
        <w:tabs>
          <w:tab w:val="left" w:leader="underscore" w:pos="-142"/>
          <w:tab w:val="left" w:pos="0"/>
        </w:tabs>
        <w:spacing w:before="0" w:line="240" w:lineRule="auto"/>
        <w:ind w:left="567" w:firstLine="0"/>
      </w:pPr>
      <w:r>
        <w:t xml:space="preserve">1.1.    </w:t>
      </w:r>
      <w:r w:rsidR="004E175E" w:rsidRPr="003C747A">
        <w:t xml:space="preserve">Приложение к постановлению изложить в </w:t>
      </w:r>
      <w:r>
        <w:t>новой</w:t>
      </w:r>
      <w:r w:rsidR="004E175E" w:rsidRPr="003C747A">
        <w:t xml:space="preserve"> редакции </w:t>
      </w:r>
      <w:r w:rsidR="00AC5AB9" w:rsidRPr="003C747A">
        <w:t>согласно приложению к настоящему постановлению.</w:t>
      </w:r>
    </w:p>
    <w:p w:rsidR="005415A3" w:rsidRPr="003C747A" w:rsidRDefault="005415A3" w:rsidP="004E175E">
      <w:pPr>
        <w:pStyle w:val="21"/>
        <w:numPr>
          <w:ilvl w:val="0"/>
          <w:numId w:val="1"/>
        </w:numPr>
        <w:shd w:val="clear" w:color="auto" w:fill="auto"/>
        <w:tabs>
          <w:tab w:val="left" w:leader="underscore" w:pos="0"/>
        </w:tabs>
        <w:spacing w:before="0" w:line="240" w:lineRule="auto"/>
      </w:pPr>
      <w:r w:rsidRPr="003C747A">
        <w:t xml:space="preserve">Настоящее </w:t>
      </w:r>
      <w:r w:rsidR="0068498B" w:rsidRPr="003C747A">
        <w:t>постановление</w:t>
      </w:r>
      <w:r w:rsidRPr="003C747A">
        <w:t xml:space="preserve"> вступает в силу с</w:t>
      </w:r>
      <w:r w:rsidR="00AC5AB9" w:rsidRPr="003C747A">
        <w:t>о</w:t>
      </w:r>
      <w:r w:rsidR="004E175E" w:rsidRPr="003C747A">
        <w:t xml:space="preserve"> </w:t>
      </w:r>
      <w:r w:rsidR="00AC5AB9" w:rsidRPr="003C747A">
        <w:t>дня</w:t>
      </w:r>
      <w:r w:rsidRPr="003C747A">
        <w:t xml:space="preserve"> </w:t>
      </w:r>
      <w:r w:rsidR="009477AF">
        <w:t xml:space="preserve">его </w:t>
      </w:r>
      <w:r w:rsidRPr="003C747A">
        <w:t xml:space="preserve">опубликования в официальном </w:t>
      </w:r>
      <w:r w:rsidR="009477AF">
        <w:t xml:space="preserve">периодическом </w:t>
      </w:r>
      <w:r w:rsidRPr="003C747A">
        <w:t xml:space="preserve">издании органов местного самоуправления </w:t>
      </w:r>
      <w:r w:rsidR="009477AF">
        <w:t xml:space="preserve">Лисичанского сельского поселения </w:t>
      </w:r>
      <w:r w:rsidRPr="003C747A">
        <w:t xml:space="preserve">Ольховатского муниципального района </w:t>
      </w:r>
      <w:r w:rsidR="009477AF" w:rsidRPr="00A5785B">
        <w:t xml:space="preserve">Воронежской области </w:t>
      </w:r>
      <w:r w:rsidRPr="003C747A">
        <w:t>«Муниципальный вестник».</w:t>
      </w:r>
    </w:p>
    <w:p w:rsidR="00DF36C2" w:rsidRDefault="00DF36C2" w:rsidP="004E175E">
      <w:pPr>
        <w:pStyle w:val="21"/>
        <w:numPr>
          <w:ilvl w:val="0"/>
          <w:numId w:val="1"/>
        </w:numPr>
        <w:shd w:val="clear" w:color="auto" w:fill="auto"/>
        <w:tabs>
          <w:tab w:val="left" w:leader="underscore" w:pos="0"/>
        </w:tabs>
        <w:spacing w:before="0" w:line="240" w:lineRule="auto"/>
      </w:pPr>
      <w:r w:rsidRPr="003C747A">
        <w:t xml:space="preserve">Контроль за исполнением настоящего </w:t>
      </w:r>
      <w:r w:rsidR="00027741" w:rsidRPr="003C747A">
        <w:t>постановления</w:t>
      </w:r>
      <w:r w:rsidRPr="003C747A">
        <w:t xml:space="preserve"> </w:t>
      </w:r>
      <w:r w:rsidR="004E175E" w:rsidRPr="003C747A">
        <w:t>оставляю за собой.</w:t>
      </w:r>
    </w:p>
    <w:p w:rsidR="00E46990" w:rsidRPr="003C747A" w:rsidRDefault="00E46990" w:rsidP="00E46990">
      <w:pPr>
        <w:pStyle w:val="21"/>
        <w:shd w:val="clear" w:color="auto" w:fill="auto"/>
        <w:tabs>
          <w:tab w:val="left" w:leader="underscore" w:pos="0"/>
        </w:tabs>
        <w:spacing w:before="0" w:line="240" w:lineRule="auto"/>
        <w:ind w:left="567" w:firstLine="0"/>
      </w:pPr>
    </w:p>
    <w:p w:rsidR="00B232DD" w:rsidRPr="003C747A" w:rsidRDefault="00B232DD" w:rsidP="005415A3">
      <w:pPr>
        <w:pStyle w:val="21"/>
        <w:tabs>
          <w:tab w:val="left" w:pos="1178"/>
          <w:tab w:val="left" w:leader="underscore" w:pos="2205"/>
        </w:tabs>
        <w:spacing w:before="0" w:line="240" w:lineRule="auto"/>
        <w:ind w:firstLine="0"/>
      </w:pPr>
    </w:p>
    <w:p w:rsidR="005415A3" w:rsidRPr="003C747A" w:rsidRDefault="00B232DD" w:rsidP="005415A3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Глава </w:t>
      </w:r>
      <w:r w:rsidR="003C747A" w:rsidRPr="003C747A">
        <w:rPr>
          <w:rFonts w:ascii="Times New Roman" w:hAnsi="Times New Roman"/>
          <w:sz w:val="28"/>
          <w:szCs w:val="28"/>
        </w:rPr>
        <w:t>Лисичанского</w:t>
      </w:r>
    </w:p>
    <w:p w:rsidR="00B232DD" w:rsidRPr="003C747A" w:rsidRDefault="003C747A" w:rsidP="001609B4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232DD" w:rsidRPr="003C747A">
        <w:rPr>
          <w:rFonts w:ascii="Times New Roman" w:hAnsi="Times New Roman"/>
          <w:sz w:val="28"/>
          <w:szCs w:val="28"/>
        </w:rPr>
        <w:t>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5415A3" w:rsidRPr="003C747A">
        <w:rPr>
          <w:rFonts w:ascii="Times New Roman" w:hAnsi="Times New Roman"/>
          <w:sz w:val="28"/>
          <w:szCs w:val="28"/>
        </w:rPr>
        <w:t xml:space="preserve">поселения                       </w:t>
      </w:r>
      <w:r w:rsidR="009477AF">
        <w:rPr>
          <w:rFonts w:ascii="Times New Roman" w:hAnsi="Times New Roman"/>
          <w:sz w:val="28"/>
          <w:szCs w:val="28"/>
        </w:rPr>
        <w:t xml:space="preserve">                </w:t>
      </w:r>
      <w:r w:rsidR="005415A3" w:rsidRPr="003C747A">
        <w:rPr>
          <w:rFonts w:ascii="Times New Roman" w:hAnsi="Times New Roman"/>
          <w:sz w:val="28"/>
          <w:szCs w:val="28"/>
        </w:rPr>
        <w:t xml:space="preserve">    </w:t>
      </w:r>
      <w:r w:rsidR="00E4699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47A">
        <w:rPr>
          <w:rFonts w:ascii="Times New Roman" w:hAnsi="Times New Roman"/>
          <w:sz w:val="28"/>
          <w:szCs w:val="28"/>
        </w:rPr>
        <w:t>Е.В. Козырева</w:t>
      </w:r>
    </w:p>
    <w:p w:rsidR="0098351F" w:rsidRPr="003C747A" w:rsidRDefault="0098351F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46990" w:rsidRDefault="00E46990" w:rsidP="00060AC3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C17DEB" w:rsidRDefault="00C17DEB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33AA5" w:rsidRDefault="00533AA5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17DEB" w:rsidRDefault="00C17DEB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5AB9" w:rsidRPr="003C747A" w:rsidRDefault="005415A3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415A3" w:rsidRPr="003C747A" w:rsidRDefault="005415A3" w:rsidP="00AC5AB9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к </w:t>
      </w:r>
      <w:r w:rsidR="00AC5AB9" w:rsidRPr="003C747A">
        <w:rPr>
          <w:rFonts w:ascii="Times New Roman" w:hAnsi="Times New Roman"/>
          <w:sz w:val="28"/>
          <w:szCs w:val="28"/>
        </w:rPr>
        <w:t>постановлению</w:t>
      </w:r>
      <w:r w:rsidR="004E175E" w:rsidRPr="003C747A">
        <w:rPr>
          <w:rFonts w:ascii="Times New Roman" w:hAnsi="Times New Roman"/>
          <w:sz w:val="28"/>
          <w:szCs w:val="28"/>
        </w:rPr>
        <w:t xml:space="preserve"> </w:t>
      </w:r>
      <w:r w:rsidR="00AC5AB9" w:rsidRPr="003C747A">
        <w:rPr>
          <w:rFonts w:ascii="Times New Roman" w:hAnsi="Times New Roman"/>
          <w:sz w:val="28"/>
          <w:szCs w:val="28"/>
        </w:rPr>
        <w:t>администрации</w:t>
      </w:r>
    </w:p>
    <w:p w:rsidR="005415A3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>Лисичанского</w:t>
      </w:r>
      <w:r w:rsidR="005415A3" w:rsidRPr="003C747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261B1">
        <w:rPr>
          <w:rFonts w:ascii="Times New Roman" w:hAnsi="Times New Roman"/>
          <w:sz w:val="28"/>
          <w:szCs w:val="28"/>
        </w:rPr>
        <w:t xml:space="preserve"> </w:t>
      </w:r>
    </w:p>
    <w:p w:rsidR="003261B1" w:rsidRDefault="003261B1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Ольховатского муниципального района </w:t>
      </w:r>
    </w:p>
    <w:p w:rsidR="003261B1" w:rsidRPr="003C747A" w:rsidRDefault="003261B1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Воронежской области</w:t>
      </w:r>
    </w:p>
    <w:p w:rsidR="005415A3" w:rsidRPr="003C747A" w:rsidRDefault="005415A3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от </w:t>
      </w:r>
      <w:r w:rsidR="00113629">
        <w:rPr>
          <w:rFonts w:ascii="Times New Roman" w:hAnsi="Times New Roman"/>
          <w:sz w:val="28"/>
          <w:szCs w:val="28"/>
        </w:rPr>
        <w:t>25.03.2020</w:t>
      </w:r>
      <w:r w:rsidR="003C747A">
        <w:rPr>
          <w:rFonts w:ascii="Times New Roman" w:hAnsi="Times New Roman"/>
          <w:sz w:val="28"/>
          <w:szCs w:val="28"/>
        </w:rPr>
        <w:t xml:space="preserve"> </w:t>
      </w:r>
      <w:r w:rsidRPr="003C747A">
        <w:rPr>
          <w:rFonts w:ascii="Times New Roman" w:hAnsi="Times New Roman"/>
          <w:sz w:val="28"/>
          <w:szCs w:val="28"/>
        </w:rPr>
        <w:t xml:space="preserve">года № </w:t>
      </w:r>
      <w:bookmarkStart w:id="3" w:name="_GoBack"/>
      <w:bookmarkEnd w:id="3"/>
      <w:r w:rsidR="00113629">
        <w:rPr>
          <w:rFonts w:ascii="Times New Roman" w:hAnsi="Times New Roman"/>
          <w:sz w:val="28"/>
          <w:szCs w:val="28"/>
        </w:rPr>
        <w:t>9</w:t>
      </w:r>
    </w:p>
    <w:p w:rsidR="00847666" w:rsidRDefault="00847666" w:rsidP="002F50CC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3261B1" w:rsidRPr="003C747A" w:rsidRDefault="003261B1" w:rsidP="002F50CC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847666" w:rsidRPr="003C747A" w:rsidRDefault="00847666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>ПЕРЕЧЕНЬ</w:t>
      </w:r>
    </w:p>
    <w:p w:rsidR="00847666" w:rsidRPr="003C747A" w:rsidRDefault="00847666" w:rsidP="002F50CC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видов муниципального контроля и органов местного самоуправления </w:t>
      </w:r>
      <w:r w:rsidR="003C747A" w:rsidRPr="003C747A">
        <w:rPr>
          <w:rFonts w:ascii="Times New Roman" w:hAnsi="Times New Roman"/>
          <w:sz w:val="28"/>
          <w:szCs w:val="28"/>
        </w:rPr>
        <w:t>Лисичанского</w:t>
      </w:r>
      <w:r w:rsidR="001609B4" w:rsidRPr="003C747A">
        <w:rPr>
          <w:rFonts w:ascii="Times New Roman" w:hAnsi="Times New Roman"/>
          <w:sz w:val="28"/>
          <w:szCs w:val="28"/>
        </w:rPr>
        <w:t xml:space="preserve"> </w:t>
      </w:r>
      <w:r w:rsidR="00590850" w:rsidRPr="003C747A">
        <w:rPr>
          <w:rFonts w:ascii="Times New Roman" w:hAnsi="Times New Roman"/>
          <w:sz w:val="28"/>
          <w:szCs w:val="28"/>
        </w:rPr>
        <w:t>сельского</w:t>
      </w:r>
      <w:r w:rsidR="001609B4" w:rsidRPr="003C747A">
        <w:rPr>
          <w:rFonts w:ascii="Times New Roman" w:hAnsi="Times New Roman"/>
          <w:sz w:val="28"/>
          <w:szCs w:val="28"/>
        </w:rPr>
        <w:t xml:space="preserve"> </w:t>
      </w:r>
      <w:r w:rsidR="006345E2" w:rsidRPr="003C747A">
        <w:rPr>
          <w:rFonts w:ascii="Times New Roman" w:hAnsi="Times New Roman"/>
          <w:spacing w:val="-6"/>
          <w:sz w:val="28"/>
          <w:szCs w:val="28"/>
        </w:rPr>
        <w:t>поселения</w:t>
      </w:r>
      <w:r w:rsidR="001609B4" w:rsidRPr="003C747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415A3" w:rsidRPr="003C747A">
        <w:rPr>
          <w:rFonts w:ascii="Times New Roman" w:hAnsi="Times New Roman"/>
          <w:sz w:val="28"/>
          <w:szCs w:val="28"/>
        </w:rPr>
        <w:t>Ольховатского</w:t>
      </w:r>
      <w:r w:rsidR="004B0289" w:rsidRPr="003C747A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области,</w:t>
      </w:r>
      <w:r w:rsidRPr="003C747A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</w:p>
    <w:p w:rsidR="00070B1C" w:rsidRPr="003C747A" w:rsidRDefault="00070B1C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867"/>
        <w:gridCol w:w="2695"/>
        <w:gridCol w:w="3413"/>
      </w:tblGrid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Вид муниципального контроля, осуществляемого органом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Наименование органа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Реквизиты нормативного правового акта о наделении соответствующего органа местного самоуправления полномочиями по осуществлению муниципального контроля</w:t>
            </w:r>
          </w:p>
        </w:tc>
      </w:tr>
      <w:tr w:rsidR="001609B4" w:rsidRPr="003C747A" w:rsidTr="00C64109">
        <w:trPr>
          <w:trHeight w:val="498"/>
        </w:trPr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609B4" w:rsidRPr="003C747A" w:rsidRDefault="001609B4" w:rsidP="003261B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Муниципальный</w:t>
            </w:r>
          </w:p>
          <w:p w:rsidR="001609B4" w:rsidRPr="003C747A" w:rsidRDefault="001609B4" w:rsidP="003261B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контроль в области торговой деятельности</w:t>
            </w:r>
          </w:p>
          <w:p w:rsidR="001609B4" w:rsidRPr="003C747A" w:rsidRDefault="001609B4" w:rsidP="003261B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на территории </w:t>
            </w:r>
            <w:r w:rsidR="003C747A" w:rsidRPr="003C747A">
              <w:rPr>
                <w:rFonts w:ascii="Times New Roman" w:hAnsi="Times New Roman"/>
                <w:bCs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</w:t>
            </w:r>
          </w:p>
          <w:p w:rsidR="001609B4" w:rsidRPr="003C747A" w:rsidRDefault="003261B1" w:rsidP="003261B1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Ольховатского муниципального района Воронежской области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3261B1">
              <w:rPr>
                <w:rFonts w:ascii="Times New Roman" w:hAnsi="Times New Roman"/>
                <w:sz w:val="28"/>
                <w:szCs w:val="28"/>
              </w:rPr>
              <w:t xml:space="preserve"> Ольховатского муниципального района Воронежской области</w:t>
            </w:r>
          </w:p>
        </w:tc>
        <w:tc>
          <w:tcPr>
            <w:tcW w:w="0" w:type="auto"/>
          </w:tcPr>
          <w:p w:rsidR="00E46990" w:rsidRPr="007F4533" w:rsidRDefault="00B5621E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 w:rsidR="00E46990">
              <w:rPr>
                <w:rFonts w:ascii="Times New Roman" w:hAnsi="Times New Roman"/>
                <w:sz w:val="28"/>
                <w:szCs w:val="28"/>
              </w:rPr>
              <w:t>5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>.0</w:t>
            </w:r>
            <w:r w:rsidR="00E46990">
              <w:rPr>
                <w:rFonts w:ascii="Times New Roman" w:hAnsi="Times New Roman"/>
                <w:sz w:val="28"/>
                <w:szCs w:val="28"/>
              </w:rPr>
              <w:t>8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.2017 № </w:t>
            </w:r>
            <w:r w:rsidR="00E46990">
              <w:rPr>
                <w:rFonts w:ascii="Times New Roman" w:hAnsi="Times New Roman"/>
                <w:sz w:val="28"/>
                <w:szCs w:val="28"/>
              </w:rPr>
              <w:t>63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46990" w:rsidRPr="007F4533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>дминистрации Лисичанского сельского поселения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>существления муниципального контроля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 xml:space="preserve"> области торговой деятельности на территории</w:t>
            </w:r>
          </w:p>
          <w:p w:rsidR="001609B4" w:rsidRPr="003C747A" w:rsidRDefault="00E46990" w:rsidP="003261B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533">
              <w:rPr>
                <w:rFonts w:ascii="Times New Roman" w:hAnsi="Times New Roman"/>
                <w:sz w:val="28"/>
                <w:szCs w:val="28"/>
              </w:rPr>
              <w:t>Лисичанского сельского поселения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Муниципальный контроль за сохранностью автомобильных дорог местного значения в границах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lastRenderedPageBreak/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Ольховатского муниципального района Воронежской области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3261B1">
              <w:rPr>
                <w:rFonts w:ascii="Times New Roman" w:hAnsi="Times New Roman"/>
                <w:sz w:val="28"/>
                <w:szCs w:val="28"/>
              </w:rPr>
              <w:t xml:space="preserve"> Ольховатского муниципального района </w:t>
            </w:r>
            <w:r w:rsidR="003261B1">
              <w:rPr>
                <w:rFonts w:ascii="Times New Roman" w:hAnsi="Times New Roman"/>
                <w:sz w:val="28"/>
                <w:szCs w:val="28"/>
              </w:rPr>
              <w:lastRenderedPageBreak/>
              <w:t>Воронежской области</w:t>
            </w:r>
          </w:p>
        </w:tc>
        <w:tc>
          <w:tcPr>
            <w:tcW w:w="0" w:type="auto"/>
          </w:tcPr>
          <w:p w:rsidR="001609B4" w:rsidRPr="003C747A" w:rsidRDefault="001609B4" w:rsidP="00D377CD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Постановление от </w:t>
            </w:r>
            <w:r w:rsidR="00E46990">
              <w:rPr>
                <w:rFonts w:ascii="Times New Roman" w:hAnsi="Times New Roman"/>
                <w:sz w:val="28"/>
                <w:szCs w:val="28"/>
              </w:rPr>
              <w:t>17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.0</w:t>
            </w:r>
            <w:r w:rsidR="00E46990">
              <w:rPr>
                <w:rFonts w:ascii="Times New Roman" w:hAnsi="Times New Roman"/>
                <w:sz w:val="28"/>
                <w:szCs w:val="28"/>
              </w:rPr>
              <w:t>4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.2018 № </w:t>
            </w:r>
            <w:r w:rsidR="00E46990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«Об утверждении Административного регламента осуществления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муниципального контроля за сохранностью автомобильных дорог местного значения в границах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Ольховатского муниципального района Воронежской области</w:t>
            </w:r>
            <w:r w:rsidR="00B5621E" w:rsidRPr="003C74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5621E" w:rsidRPr="00D377CD">
              <w:rPr>
                <w:rFonts w:ascii="Times New Roman" w:hAnsi="Times New Roman"/>
                <w:sz w:val="28"/>
                <w:szCs w:val="28"/>
              </w:rPr>
              <w:t xml:space="preserve">Соглашение № </w:t>
            </w:r>
            <w:r w:rsidR="00D377CD">
              <w:rPr>
                <w:rFonts w:ascii="Times New Roman" w:hAnsi="Times New Roman"/>
                <w:sz w:val="28"/>
                <w:szCs w:val="28"/>
              </w:rPr>
              <w:t>3</w:t>
            </w:r>
            <w:r w:rsidR="00B5621E" w:rsidRPr="00D377CD">
              <w:rPr>
                <w:rFonts w:ascii="Times New Roman" w:hAnsi="Times New Roman"/>
                <w:sz w:val="28"/>
                <w:szCs w:val="28"/>
              </w:rPr>
              <w:t xml:space="preserve">/д от </w:t>
            </w:r>
            <w:r w:rsidR="00D377CD">
              <w:rPr>
                <w:rFonts w:ascii="Times New Roman" w:hAnsi="Times New Roman"/>
                <w:sz w:val="28"/>
                <w:szCs w:val="28"/>
              </w:rPr>
              <w:t>26</w:t>
            </w:r>
            <w:r w:rsidR="00B5621E" w:rsidRPr="00D377CD">
              <w:rPr>
                <w:rFonts w:ascii="Times New Roman" w:hAnsi="Times New Roman"/>
                <w:sz w:val="28"/>
                <w:szCs w:val="28"/>
              </w:rPr>
              <w:t>.</w:t>
            </w:r>
            <w:r w:rsidR="00D377CD">
              <w:rPr>
                <w:rFonts w:ascii="Times New Roman" w:hAnsi="Times New Roman"/>
                <w:sz w:val="28"/>
                <w:szCs w:val="28"/>
              </w:rPr>
              <w:t>12</w:t>
            </w:r>
            <w:r w:rsidR="00B5621E" w:rsidRPr="00D377CD">
              <w:rPr>
                <w:rFonts w:ascii="Times New Roman" w:hAnsi="Times New Roman"/>
                <w:sz w:val="28"/>
                <w:szCs w:val="28"/>
              </w:rPr>
              <w:t xml:space="preserve">.2019 года о передаче осуществления части полномочий Ольховатского муниципального района по дорожной деятельности в отношении автомобильных дорог местного значения в границах населенных пунктов </w:t>
            </w:r>
            <w:r w:rsidR="003C747A" w:rsidRPr="00D377CD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="00B5621E" w:rsidRPr="00D377CD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B5621E" w:rsidRPr="003C74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Муниципальный контроль в сфере</w:t>
            </w:r>
          </w:p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соблюдения правил благоустройства территории</w:t>
            </w:r>
          </w:p>
          <w:p w:rsidR="001609B4" w:rsidRPr="003C747A" w:rsidRDefault="003C747A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Лисичанского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сельского поселения Ольховатского</w:t>
            </w:r>
          </w:p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муниципального района Воронежской области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3261B1">
              <w:rPr>
                <w:rFonts w:ascii="Times New Roman" w:hAnsi="Times New Roman"/>
                <w:sz w:val="28"/>
                <w:szCs w:val="28"/>
              </w:rPr>
              <w:t xml:space="preserve"> Ольховатского муниципального района Воронежской области</w:t>
            </w:r>
          </w:p>
        </w:tc>
        <w:tc>
          <w:tcPr>
            <w:tcW w:w="0" w:type="auto"/>
          </w:tcPr>
          <w:p w:rsidR="00B5621E" w:rsidRPr="003C747A" w:rsidRDefault="0098351F" w:rsidP="00B5621E">
            <w:pPr>
              <w:ind w:hanging="37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П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остановлени</w:t>
            </w:r>
            <w:r w:rsidR="00B5621E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е от </w:t>
            </w:r>
            <w:r w:rsidR="00E46990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2</w:t>
            </w:r>
            <w:r w:rsidR="00060AC3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0</w:t>
            </w: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.0</w:t>
            </w:r>
            <w:r w:rsidR="00060AC3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3</w:t>
            </w: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.20</w:t>
            </w:r>
            <w:r w:rsidR="00060AC3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20 года</w:t>
            </w:r>
          </w:p>
          <w:p w:rsidR="001609B4" w:rsidRPr="003C747A" w:rsidRDefault="0098351F" w:rsidP="00B5621E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№ </w:t>
            </w:r>
            <w:r w:rsidR="00060AC3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8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«Об утверждении административного регламента осуществления муниципального контроля в сфере соблюдения </w:t>
            </w:r>
            <w:r w:rsidR="00060AC3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П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равил благоустройства территории</w:t>
            </w:r>
          </w:p>
          <w:p w:rsidR="001609B4" w:rsidRPr="003C747A" w:rsidRDefault="003C747A" w:rsidP="00B5621E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Лисичанского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сельского поселения Ольховатского</w:t>
            </w:r>
          </w:p>
          <w:p w:rsidR="001609B4" w:rsidRPr="003261B1" w:rsidRDefault="001609B4" w:rsidP="003261B1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муниципального района Воронежской области»</w:t>
            </w:r>
          </w:p>
        </w:tc>
      </w:tr>
    </w:tbl>
    <w:p w:rsidR="00C21A5B" w:rsidRPr="003C747A" w:rsidRDefault="00C21A5B" w:rsidP="007C43AA">
      <w:pPr>
        <w:pStyle w:val="21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709"/>
      </w:pPr>
    </w:p>
    <w:sectPr w:rsidR="00C21A5B" w:rsidRPr="003C747A" w:rsidSect="00E46990">
      <w:headerReference w:type="default" r:id="rId8"/>
      <w:type w:val="continuous"/>
      <w:pgSz w:w="11905" w:h="16837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54E" w:rsidRDefault="0097454E" w:rsidP="006D14D9">
      <w:r>
        <w:separator/>
      </w:r>
    </w:p>
  </w:endnote>
  <w:endnote w:type="continuationSeparator" w:id="0">
    <w:p w:rsidR="0097454E" w:rsidRDefault="0097454E" w:rsidP="006D1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54E" w:rsidRDefault="0097454E"/>
  </w:footnote>
  <w:footnote w:type="continuationSeparator" w:id="0">
    <w:p w:rsidR="0097454E" w:rsidRDefault="0097454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557" w:rsidRDefault="00D27557" w:rsidP="00C77F70">
    <w:pPr>
      <w:pStyle w:val="a9"/>
      <w:ind w:firstLine="0"/>
      <w:rPr>
        <w:color w:val="8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3D39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F34CAA"/>
    <w:multiLevelType w:val="multilevel"/>
    <w:tmpl w:val="CCF802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9B97F75"/>
    <w:multiLevelType w:val="multilevel"/>
    <w:tmpl w:val="F42032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D14D9"/>
    <w:rsid w:val="00015933"/>
    <w:rsid w:val="00027741"/>
    <w:rsid w:val="000428E5"/>
    <w:rsid w:val="00060AC3"/>
    <w:rsid w:val="00064B09"/>
    <w:rsid w:val="00070B1C"/>
    <w:rsid w:val="00092FDE"/>
    <w:rsid w:val="000959CF"/>
    <w:rsid w:val="000C0D4B"/>
    <w:rsid w:val="000C7D2A"/>
    <w:rsid w:val="000D28FC"/>
    <w:rsid w:val="000D5959"/>
    <w:rsid w:val="000E0334"/>
    <w:rsid w:val="000E5011"/>
    <w:rsid w:val="00113629"/>
    <w:rsid w:val="001402FD"/>
    <w:rsid w:val="001419DF"/>
    <w:rsid w:val="001609B4"/>
    <w:rsid w:val="001B13C5"/>
    <w:rsid w:val="001E4B87"/>
    <w:rsid w:val="00230C1E"/>
    <w:rsid w:val="002640A7"/>
    <w:rsid w:val="002E09B8"/>
    <w:rsid w:val="002F50CC"/>
    <w:rsid w:val="00304987"/>
    <w:rsid w:val="003261B1"/>
    <w:rsid w:val="003365B6"/>
    <w:rsid w:val="0039660F"/>
    <w:rsid w:val="003C747A"/>
    <w:rsid w:val="003D1929"/>
    <w:rsid w:val="003D49C5"/>
    <w:rsid w:val="003E129A"/>
    <w:rsid w:val="003E483B"/>
    <w:rsid w:val="003E6FEB"/>
    <w:rsid w:val="004062B1"/>
    <w:rsid w:val="00425C91"/>
    <w:rsid w:val="004373FB"/>
    <w:rsid w:val="00450369"/>
    <w:rsid w:val="00456EBF"/>
    <w:rsid w:val="0046541C"/>
    <w:rsid w:val="00471ECC"/>
    <w:rsid w:val="004A7C94"/>
    <w:rsid w:val="004B0289"/>
    <w:rsid w:val="004B13FB"/>
    <w:rsid w:val="004E175E"/>
    <w:rsid w:val="004E6CBE"/>
    <w:rsid w:val="005101FD"/>
    <w:rsid w:val="00533AA5"/>
    <w:rsid w:val="00540763"/>
    <w:rsid w:val="005415A3"/>
    <w:rsid w:val="00545CE1"/>
    <w:rsid w:val="00550E76"/>
    <w:rsid w:val="0055325C"/>
    <w:rsid w:val="00590850"/>
    <w:rsid w:val="005A76C5"/>
    <w:rsid w:val="005C1AF2"/>
    <w:rsid w:val="005D492A"/>
    <w:rsid w:val="005D75C8"/>
    <w:rsid w:val="005E1C1C"/>
    <w:rsid w:val="005F3E4C"/>
    <w:rsid w:val="0060649F"/>
    <w:rsid w:val="0061339D"/>
    <w:rsid w:val="006345E2"/>
    <w:rsid w:val="006408F1"/>
    <w:rsid w:val="0068498B"/>
    <w:rsid w:val="006A7F5C"/>
    <w:rsid w:val="006D0640"/>
    <w:rsid w:val="006D14D9"/>
    <w:rsid w:val="006D41F1"/>
    <w:rsid w:val="006D695E"/>
    <w:rsid w:val="006E0DE4"/>
    <w:rsid w:val="006E226D"/>
    <w:rsid w:val="006E5D25"/>
    <w:rsid w:val="00700F2A"/>
    <w:rsid w:val="00711855"/>
    <w:rsid w:val="00722F91"/>
    <w:rsid w:val="00727EBF"/>
    <w:rsid w:val="00754439"/>
    <w:rsid w:val="00772D57"/>
    <w:rsid w:val="0078078F"/>
    <w:rsid w:val="00787783"/>
    <w:rsid w:val="00797815"/>
    <w:rsid w:val="007C43AA"/>
    <w:rsid w:val="007D2CE2"/>
    <w:rsid w:val="00817C9C"/>
    <w:rsid w:val="00847666"/>
    <w:rsid w:val="00847882"/>
    <w:rsid w:val="008823DA"/>
    <w:rsid w:val="008B3058"/>
    <w:rsid w:val="008C39EB"/>
    <w:rsid w:val="00920AFA"/>
    <w:rsid w:val="00931AD5"/>
    <w:rsid w:val="009477AF"/>
    <w:rsid w:val="00947887"/>
    <w:rsid w:val="0095025D"/>
    <w:rsid w:val="00961C05"/>
    <w:rsid w:val="0097454E"/>
    <w:rsid w:val="0098351F"/>
    <w:rsid w:val="0099210F"/>
    <w:rsid w:val="009A02F1"/>
    <w:rsid w:val="009A1B09"/>
    <w:rsid w:val="009B0DDC"/>
    <w:rsid w:val="009B7B53"/>
    <w:rsid w:val="009D3906"/>
    <w:rsid w:val="00A03861"/>
    <w:rsid w:val="00A14781"/>
    <w:rsid w:val="00A60D91"/>
    <w:rsid w:val="00A720A1"/>
    <w:rsid w:val="00A77B4D"/>
    <w:rsid w:val="00A77F47"/>
    <w:rsid w:val="00A907D2"/>
    <w:rsid w:val="00AC5AB9"/>
    <w:rsid w:val="00AE0FCC"/>
    <w:rsid w:val="00AE5D81"/>
    <w:rsid w:val="00AE5E80"/>
    <w:rsid w:val="00AF10C6"/>
    <w:rsid w:val="00AF1628"/>
    <w:rsid w:val="00B1657B"/>
    <w:rsid w:val="00B232DD"/>
    <w:rsid w:val="00B31E13"/>
    <w:rsid w:val="00B46CAC"/>
    <w:rsid w:val="00B519B9"/>
    <w:rsid w:val="00B5621E"/>
    <w:rsid w:val="00B76526"/>
    <w:rsid w:val="00B84464"/>
    <w:rsid w:val="00B9173C"/>
    <w:rsid w:val="00B91FC6"/>
    <w:rsid w:val="00B97392"/>
    <w:rsid w:val="00BA41A2"/>
    <w:rsid w:val="00BA4849"/>
    <w:rsid w:val="00BC6E78"/>
    <w:rsid w:val="00C02CF8"/>
    <w:rsid w:val="00C1502D"/>
    <w:rsid w:val="00C17DEB"/>
    <w:rsid w:val="00C21A5B"/>
    <w:rsid w:val="00C3371F"/>
    <w:rsid w:val="00C62658"/>
    <w:rsid w:val="00C77F70"/>
    <w:rsid w:val="00C81061"/>
    <w:rsid w:val="00CB29BD"/>
    <w:rsid w:val="00CF44BB"/>
    <w:rsid w:val="00D07845"/>
    <w:rsid w:val="00D27557"/>
    <w:rsid w:val="00D276D5"/>
    <w:rsid w:val="00D377CD"/>
    <w:rsid w:val="00D37899"/>
    <w:rsid w:val="00D475F9"/>
    <w:rsid w:val="00D70AC6"/>
    <w:rsid w:val="00D90CF9"/>
    <w:rsid w:val="00D91E97"/>
    <w:rsid w:val="00DD61EB"/>
    <w:rsid w:val="00DF36C2"/>
    <w:rsid w:val="00DF50D4"/>
    <w:rsid w:val="00E15583"/>
    <w:rsid w:val="00E44E56"/>
    <w:rsid w:val="00E46990"/>
    <w:rsid w:val="00E64DC1"/>
    <w:rsid w:val="00EA2123"/>
    <w:rsid w:val="00ED7FC5"/>
    <w:rsid w:val="00EE1CD3"/>
    <w:rsid w:val="00F307CC"/>
    <w:rsid w:val="00F52FC3"/>
    <w:rsid w:val="00F61617"/>
    <w:rsid w:val="00F802DF"/>
    <w:rsid w:val="00FC3389"/>
    <w:rsid w:val="00FC6D47"/>
    <w:rsid w:val="00FD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4987"/>
    <w:pPr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0498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30498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30498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304987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4987"/>
    <w:rPr>
      <w:color w:val="0000FF"/>
      <w:u w:val="none"/>
    </w:rPr>
  </w:style>
  <w:style w:type="character" w:customStyle="1" w:styleId="a4">
    <w:name w:val="Основной текст_"/>
    <w:basedOn w:val="a0"/>
    <w:link w:val="21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7">
    <w:name w:val="Основной текст (7)_"/>
    <w:basedOn w:val="a0"/>
    <w:link w:val="70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2">
    <w:name w:val="Заголовок №2_"/>
    <w:basedOn w:val="a0"/>
    <w:link w:val="23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3pt">
    <w:name w:val="Заголовок №2 + Интервал 3 pt"/>
    <w:basedOn w:val="22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</w:rPr>
  </w:style>
  <w:style w:type="character" w:customStyle="1" w:styleId="220">
    <w:name w:val="Заголовок №2 (2)_"/>
    <w:basedOn w:val="a0"/>
    <w:link w:val="221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23pt">
    <w:name w:val="Заголовок №2 (2) + Интервал 3 pt"/>
    <w:basedOn w:val="220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1">
    <w:name w:val="Основной текст1"/>
    <w:basedOn w:val="a4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12">
    <w:name w:val="Заголовок №1_"/>
    <w:basedOn w:val="a0"/>
    <w:link w:val="13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1">
    <w:name w:val="Основной текст2"/>
    <w:basedOn w:val="a"/>
    <w:link w:val="a4"/>
    <w:rsid w:val="006D14D9"/>
    <w:pPr>
      <w:shd w:val="clear" w:color="auto" w:fill="FFFFFF"/>
      <w:spacing w:before="660" w:line="278" w:lineRule="exact"/>
    </w:pPr>
    <w:rPr>
      <w:rFonts w:ascii="Times New Roman" w:hAnsi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6D14D9"/>
    <w:pPr>
      <w:shd w:val="clear" w:color="auto" w:fill="FFFFFF"/>
      <w:spacing w:before="2580" w:line="0" w:lineRule="atLeast"/>
    </w:pPr>
    <w:rPr>
      <w:rFonts w:ascii="Times New Roman" w:hAnsi="Times New Roman"/>
      <w:b/>
      <w:bCs/>
      <w:sz w:val="15"/>
      <w:szCs w:val="15"/>
    </w:rPr>
  </w:style>
  <w:style w:type="paragraph" w:customStyle="1" w:styleId="23">
    <w:name w:val="Заголовок №2"/>
    <w:basedOn w:val="a"/>
    <w:link w:val="22"/>
    <w:rsid w:val="006D14D9"/>
    <w:pPr>
      <w:shd w:val="clear" w:color="auto" w:fill="FFFFFF"/>
      <w:spacing w:after="60" w:line="0" w:lineRule="atLeast"/>
      <w:outlineLvl w:val="1"/>
    </w:pPr>
    <w:rPr>
      <w:rFonts w:ascii="Times New Roman" w:hAnsi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6D14D9"/>
    <w:pPr>
      <w:shd w:val="clear" w:color="auto" w:fill="FFFFFF"/>
      <w:spacing w:before="360" w:after="360" w:line="0" w:lineRule="atLeast"/>
      <w:outlineLvl w:val="1"/>
    </w:pPr>
    <w:rPr>
      <w:rFonts w:ascii="Times New Roman" w:hAnsi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6D14D9"/>
    <w:pPr>
      <w:shd w:val="clear" w:color="auto" w:fill="FFFFFF"/>
      <w:spacing w:before="360" w:line="326" w:lineRule="exact"/>
      <w:outlineLvl w:val="0"/>
    </w:pPr>
    <w:rPr>
      <w:rFonts w:ascii="Times New Roman" w:hAnsi="Times New Roman"/>
      <w:b/>
      <w:bCs/>
      <w:sz w:val="26"/>
      <w:szCs w:val="26"/>
    </w:rPr>
  </w:style>
  <w:style w:type="table" w:styleId="a5">
    <w:name w:val="Table Grid"/>
    <w:basedOn w:val="a1"/>
    <w:rsid w:val="00847666"/>
    <w:pPr>
      <w:spacing w:after="200" w:line="276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9921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7C43A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7C43AA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7C43AA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7C43AA"/>
    <w:rPr>
      <w:rFonts w:ascii="Arial" w:eastAsia="Times New Roman" w:hAnsi="Arial" w:cs="Times New Roman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04987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304987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7C43AA"/>
    <w:rPr>
      <w:rFonts w:ascii="Courier" w:eastAsia="Times New Roman" w:hAnsi="Courier" w:cs="Times New Roman"/>
      <w:sz w:val="22"/>
    </w:rPr>
  </w:style>
  <w:style w:type="paragraph" w:customStyle="1" w:styleId="Title">
    <w:name w:val="Title!Название НПА"/>
    <w:basedOn w:val="a"/>
    <w:rsid w:val="003049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C43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43AA"/>
    <w:rPr>
      <w:rFonts w:ascii="Arial" w:eastAsia="Times New Roman" w:hAnsi="Arial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C43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43AA"/>
    <w:rPr>
      <w:rFonts w:ascii="Arial" w:eastAsia="Times New Roman" w:hAnsi="Arial" w:cs="Times New Roman"/>
      <w:sz w:val="24"/>
      <w:szCs w:val="24"/>
    </w:rPr>
  </w:style>
  <w:style w:type="paragraph" w:customStyle="1" w:styleId="Application">
    <w:name w:val="Application!Приложение"/>
    <w:rsid w:val="00304987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04987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04987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ConsPlusNormal">
    <w:name w:val="ConsPlusNormal"/>
    <w:rsid w:val="009477A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9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1F34C-9AFF-473C-A1C7-9FE3173B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176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>Reanimator Extreme Edition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Кишинька Людмила Петровна</dc:creator>
  <cp:keywords/>
  <cp:lastModifiedBy>Admin</cp:lastModifiedBy>
  <cp:revision>48</cp:revision>
  <cp:lastPrinted>2019-06-11T06:31:00Z</cp:lastPrinted>
  <dcterms:created xsi:type="dcterms:W3CDTF">2017-07-14T08:38:00Z</dcterms:created>
  <dcterms:modified xsi:type="dcterms:W3CDTF">2020-04-27T08:25:00Z</dcterms:modified>
</cp:coreProperties>
</file>